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E91" w:rsidRDefault="0010200F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5272244</wp:posOffset>
                </wp:positionH>
                <wp:positionV relativeFrom="paragraph">
                  <wp:posOffset>115570</wp:posOffset>
                </wp:positionV>
                <wp:extent cx="1385248" cy="450376"/>
                <wp:effectExtent l="0" t="0" r="0" b="698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5248" cy="4503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200F" w:rsidRPr="0020493D" w:rsidRDefault="0010200F" w:rsidP="0010200F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</w:pPr>
                            <w:r w:rsidRPr="0020493D"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  <w:t xml:space="preserve">Mobile: +254 728 677 126, </w:t>
                            </w:r>
                          </w:p>
                          <w:p w:rsidR="0010200F" w:rsidRPr="0020493D" w:rsidRDefault="0010200F" w:rsidP="0010200F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</w:pPr>
                            <w:r w:rsidRPr="0020493D"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  <w:t>e-mail: info@mpetahouse.co.ke</w:t>
                            </w:r>
                          </w:p>
                          <w:p w:rsidR="0010200F" w:rsidRPr="0020493D" w:rsidRDefault="0010200F" w:rsidP="0010200F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</w:pPr>
                            <w:r w:rsidRPr="0020493D"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  <w:t>www.mpetahouse.co.ke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15.15pt;margin-top:9.1pt;width:109.05pt;height:35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" filled="f" stroked="f" strokeweight=".5pt">
                <v:textbox>
                  <w:txbxContent>
                    <w:p w:rsidR="0010200F" w:rsidRPr="0020493D" w:rsidRDefault="0010200F" w:rsidP="0010200F">
                      <w:pPr>
                        <w:spacing w:after="0"/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</w:pPr>
                      <w:r w:rsidRPr="0020493D"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  <w:t xml:space="preserve">Mobile: +254 728 677 126, </w:t>
                      </w:r>
                    </w:p>
                    <w:p w:rsidR="0010200F" w:rsidRPr="0020493D" w:rsidRDefault="0010200F" w:rsidP="0010200F">
                      <w:pPr>
                        <w:spacing w:after="0"/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</w:pPr>
                      <w:r w:rsidRPr="0020493D"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  <w:t>e-mail: info@mpetahouse.co.ke</w:t>
                      </w:r>
                    </w:p>
                    <w:p w:rsidR="0010200F" w:rsidRPr="0020493D" w:rsidRDefault="0010200F" w:rsidP="0010200F">
                      <w:pPr>
                        <w:spacing w:after="0"/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</w:pPr>
                      <w:r w:rsidRPr="0020493D"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  <w:t>www.mpetahouse.co.ke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306838</wp:posOffset>
                </wp:positionH>
                <wp:positionV relativeFrom="paragraph">
                  <wp:posOffset>116480</wp:posOffset>
                </wp:positionV>
                <wp:extent cx="1753737" cy="627020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3737" cy="627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200F" w:rsidRPr="0020493D" w:rsidRDefault="0010200F" w:rsidP="0010200F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</w:pPr>
                            <w:r w:rsidRPr="0020493D"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  <w:t xml:space="preserve">P. O. Box 12520 – 10109, Nyeri, Kenya. </w:t>
                            </w:r>
                          </w:p>
                          <w:p w:rsidR="0010200F" w:rsidRPr="0020493D" w:rsidRDefault="0010200F" w:rsidP="0010200F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</w:pPr>
                            <w:r w:rsidRPr="0020493D"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  <w:t xml:space="preserve">King'ong'o, Nyeri -Nyahururu Rd, </w:t>
                            </w:r>
                          </w:p>
                          <w:p w:rsidR="0010200F" w:rsidRPr="0020493D" w:rsidRDefault="0010200F" w:rsidP="0010200F">
                            <w:pPr>
                              <w:spacing w:after="0"/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</w:pPr>
                            <w:r w:rsidRPr="0020493D">
                              <w:rPr>
                                <w:rFonts w:ascii="Baskerville Old Face" w:hAnsi="Baskerville Old Face"/>
                                <w:color w:val="BF8F00" w:themeColor="accent4" w:themeShade="BF"/>
                                <w:sz w:val="14"/>
                                <w:szCs w:val="14"/>
                              </w:rPr>
                              <w:t>Nyeri, Kenya</w:t>
                            </w:r>
                          </w:p>
                          <w:p w:rsidR="0010200F" w:rsidRPr="008819F6" w:rsidRDefault="0010200F">
                            <w:pPr>
                              <w:rPr>
                                <w:color w:val="FFE599" w:themeColor="accent4" w:themeTint="6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24.15pt;margin-top:9.15pt;width:138.1pt;height:49.3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" filled="f" stroked="f" strokeweight=".5pt">
                <v:textbox>
                  <w:txbxContent>
                    <w:p w:rsidR="0010200F" w:rsidRPr="0020493D" w:rsidRDefault="0010200F" w:rsidP="0010200F">
                      <w:pPr>
                        <w:spacing w:after="0"/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</w:pPr>
                      <w:r w:rsidRPr="0020493D"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  <w:t xml:space="preserve">P. O. Box 12520 – 10109, Nyeri, Kenya. </w:t>
                      </w:r>
                    </w:p>
                    <w:p w:rsidR="0010200F" w:rsidRPr="0020493D" w:rsidRDefault="0010200F" w:rsidP="0010200F">
                      <w:pPr>
                        <w:spacing w:after="0"/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</w:pPr>
                      <w:r w:rsidRPr="0020493D"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  <w:t xml:space="preserve">King'ong'o, Nyeri -Nyahururu Rd, </w:t>
                      </w:r>
                    </w:p>
                    <w:p w:rsidR="0010200F" w:rsidRPr="0020493D" w:rsidRDefault="0010200F" w:rsidP="0010200F">
                      <w:pPr>
                        <w:spacing w:after="0"/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</w:pPr>
                      <w:r w:rsidRPr="0020493D">
                        <w:rPr>
                          <w:rFonts w:ascii="Baskerville Old Face" w:hAnsi="Baskerville Old Face"/>
                          <w:color w:val="BF8F00" w:themeColor="accent4" w:themeShade="BF"/>
                          <w:sz w:val="14"/>
                          <w:szCs w:val="14"/>
                        </w:rPr>
                        <w:t>Nyeri, Kenya</w:t>
                      </w:r>
                    </w:p>
                    <w:p w:rsidR="0010200F" w:rsidRPr="008819F6" w:rsidRDefault="0010200F">
                      <w:pPr>
                        <w:rPr>
                          <w:color w:val="FFE599" w:themeColor="accent4" w:themeTint="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2576" behindDoc="0" locked="0" layoutInCell="1" allowOverlap="1" wp14:anchorId="0B7449AC" wp14:editId="073B0568">
            <wp:simplePos x="0" y="0"/>
            <wp:positionH relativeFrom="column">
              <wp:posOffset>2913380</wp:posOffset>
            </wp:positionH>
            <wp:positionV relativeFrom="paragraph">
              <wp:posOffset>-6985</wp:posOffset>
            </wp:positionV>
            <wp:extent cx="975360" cy="1016635"/>
            <wp:effectExtent l="0" t="0" r="0" b="0"/>
            <wp:wrapNone/>
            <wp:docPr id="10" name="Picture 10" descr="C:\Users\SEYVANT\Pictures\DOT\Mpeta stuff\Mpeta MockUps\Logo 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YVANT\Pictures\DOT\Mpeta stuff\Mpeta MockUps\Logo 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17" r="13421" b="18326"/>
                    <a:stretch/>
                  </pic:blipFill>
                  <pic:spPr bwMode="auto">
                    <a:xfrm>
                      <a:off x="0" y="0"/>
                      <a:ext cx="97536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16E91" w:rsidRDefault="007B695E">
      <w:r>
        <w:rPr>
          <w:noProof/>
        </w:rPr>
        <w:drawing>
          <wp:anchor distT="0" distB="0" distL="114300" distR="114300" simplePos="0" relativeHeight="251670528" behindDoc="0" locked="0" layoutInCell="1" allowOverlap="1" wp14:anchorId="4D7013F3" wp14:editId="5FBA3D23">
            <wp:simplePos x="0" y="0"/>
            <wp:positionH relativeFrom="column">
              <wp:posOffset>6022910</wp:posOffset>
            </wp:positionH>
            <wp:positionV relativeFrom="page">
              <wp:posOffset>8588829</wp:posOffset>
            </wp:positionV>
            <wp:extent cx="1069975" cy="1072515"/>
            <wp:effectExtent l="0" t="0" r="0" b="0"/>
            <wp:wrapNone/>
            <wp:docPr id="8" name="Picture 8" descr="C:\Users\SEYVANT\Pictures\DOT\gol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YVANT\Pictures\DOT\gold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069975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77A">
        <w:rPr>
          <w:noProof/>
        </w:rPr>
        <w:drawing>
          <wp:anchor distT="0" distB="0" distL="114300" distR="114300" simplePos="0" relativeHeight="251669504" behindDoc="0" locked="0" layoutInCell="1" allowOverlap="1" wp14:anchorId="06C8406F" wp14:editId="4B5C9833">
            <wp:simplePos x="0" y="0"/>
            <wp:positionH relativeFrom="column">
              <wp:posOffset>-319573</wp:posOffset>
            </wp:positionH>
            <wp:positionV relativeFrom="page">
              <wp:posOffset>8357896</wp:posOffset>
            </wp:positionV>
            <wp:extent cx="1338580" cy="1342390"/>
            <wp:effectExtent l="0" t="1905" r="0" b="0"/>
            <wp:wrapNone/>
            <wp:docPr id="7" name="Picture 7" descr="C:\Users\SEYVANT\Pictures\DOT\gol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YVANT\Pictures\DOT\gold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3858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6CAE" w:rsidRDefault="00370854" w:rsidP="00A16E9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47A702" wp14:editId="69DEC054">
                <wp:simplePos x="0" y="0"/>
                <wp:positionH relativeFrom="column">
                  <wp:posOffset>3997960</wp:posOffset>
                </wp:positionH>
                <wp:positionV relativeFrom="page">
                  <wp:posOffset>1058384</wp:posOffset>
                </wp:positionV>
                <wp:extent cx="2880995" cy="0"/>
                <wp:effectExtent l="0" t="19050" r="1460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99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C99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736D4A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314.8pt,83.35pt" to="541.65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" strokecolor="#c90" strokeweight="3pt">
                <v:stroke joinstyle="miter"/>
                <w10:wrap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855718" wp14:editId="136B01DF">
                <wp:simplePos x="0" y="0"/>
                <wp:positionH relativeFrom="column">
                  <wp:posOffset>0</wp:posOffset>
                </wp:positionH>
                <wp:positionV relativeFrom="page">
                  <wp:posOffset>1055209</wp:posOffset>
                </wp:positionV>
                <wp:extent cx="2768600" cy="5715"/>
                <wp:effectExtent l="19050" t="19050" r="12700" b="3238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8600" cy="5715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CC99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FE9DCB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0,83.1pt" to="218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" strokecolor="#c90" strokeweight="3pt">
                <v:stroke joinstyle="miter"/>
                <w10:wrap anchory="page"/>
              </v:line>
            </w:pict>
          </mc:Fallback>
        </mc:AlternateContent>
      </w:r>
    </w:p>
    <w:p w:rsidR="00B66CAE" w:rsidRDefault="00B66CAE" w:rsidP="00A16E91"/>
    <w:p w:rsidR="00775534" w:rsidRDefault="00775534" w:rsidP="00A16E91">
      <w:r>
        <w:t xml:space="preserve"> </w:t>
      </w:r>
      <w:r w:rsidR="007E5BDE">
        <w:t>SAFARICOM STATEMENT</w:t>
      </w:r>
    </w:p>
    <w:p w:rsidR="00D86B96" w:rsidRDefault="00775534" w:rsidP="00A16E91">
      <w:r>
        <w:t>C/</w:t>
      </w:r>
      <w:r w:rsidR="00B66CAE">
        <w:t xml:space="preserve">O </w:t>
      </w:r>
      <w:r>
        <w:t>BCD TRAVELS</w:t>
      </w:r>
      <w:r w:rsidR="007E5BDE">
        <w:t xml:space="preserve">                                                                      </w:t>
      </w:r>
      <w:r w:rsidR="008029B1">
        <w:t>17</w:t>
      </w:r>
      <w:r w:rsidR="007E5BDE" w:rsidRPr="007E5BDE">
        <w:rPr>
          <w:vertAlign w:val="superscript"/>
        </w:rPr>
        <w:t>TH</w:t>
      </w:r>
      <w:r w:rsidR="008029B1">
        <w:t xml:space="preserve"> September</w:t>
      </w:r>
      <w:r w:rsidR="007E5BDE">
        <w:t xml:space="preserve"> 2018</w:t>
      </w:r>
    </w:p>
    <w:p w:rsidR="00A16E91" w:rsidRDefault="007E5BDE" w:rsidP="00A16E91">
      <w:r>
        <w:t>ATTN LYDIAH</w:t>
      </w:r>
      <w:r w:rsidR="00370854">
        <w:rPr>
          <w:noProof/>
        </w:rPr>
        <w:drawing>
          <wp:anchor distT="0" distB="0" distL="114300" distR="114300" simplePos="0" relativeHeight="251671552" behindDoc="0" locked="0" layoutInCell="1" allowOverlap="1" wp14:anchorId="3A5AE081" wp14:editId="4B637B4C">
            <wp:simplePos x="0" y="0"/>
            <wp:positionH relativeFrom="column">
              <wp:posOffset>2914650</wp:posOffset>
            </wp:positionH>
            <wp:positionV relativeFrom="page">
              <wp:posOffset>1535904</wp:posOffset>
            </wp:positionV>
            <wp:extent cx="979170" cy="62230"/>
            <wp:effectExtent l="0" t="0" r="0" b="0"/>
            <wp:wrapNone/>
            <wp:docPr id="9" name="Picture 9" descr="C:\Users\SEYVANT\Pictures\DOT\SERVICED APARTMEN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YVANT\Pictures\DOT\SERVICED APARTMENT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6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16E91" w:rsidRDefault="00A16E91" w:rsidP="00A16E9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3"/>
        <w:gridCol w:w="1145"/>
        <w:gridCol w:w="1350"/>
        <w:gridCol w:w="1620"/>
        <w:gridCol w:w="1890"/>
        <w:gridCol w:w="1575"/>
      </w:tblGrid>
      <w:tr w:rsidR="00F06E68" w:rsidTr="008B4150">
        <w:tc>
          <w:tcPr>
            <w:tcW w:w="2203" w:type="dxa"/>
          </w:tcPr>
          <w:p w:rsidR="00F06E68" w:rsidRDefault="00F06E68" w:rsidP="00A16E91">
            <w:r>
              <w:t>GUEST NAME</w:t>
            </w:r>
          </w:p>
        </w:tc>
        <w:tc>
          <w:tcPr>
            <w:tcW w:w="1145" w:type="dxa"/>
          </w:tcPr>
          <w:p w:rsidR="00F06E68" w:rsidRDefault="00F06E68" w:rsidP="00A16E91">
            <w:r>
              <w:t>CHECK IN DATE</w:t>
            </w:r>
          </w:p>
        </w:tc>
        <w:tc>
          <w:tcPr>
            <w:tcW w:w="1350" w:type="dxa"/>
          </w:tcPr>
          <w:p w:rsidR="00F06E68" w:rsidRDefault="00F06E68" w:rsidP="00A16E91">
            <w:r>
              <w:t>CHECK OUT DATE</w:t>
            </w:r>
          </w:p>
        </w:tc>
        <w:tc>
          <w:tcPr>
            <w:tcW w:w="1620" w:type="dxa"/>
          </w:tcPr>
          <w:p w:rsidR="00F06E68" w:rsidRDefault="00F06E68" w:rsidP="00A16E91">
            <w:r>
              <w:t>BOOKED BY</w:t>
            </w:r>
          </w:p>
        </w:tc>
        <w:tc>
          <w:tcPr>
            <w:tcW w:w="1890" w:type="dxa"/>
          </w:tcPr>
          <w:p w:rsidR="00F06E68" w:rsidRDefault="00F06E68" w:rsidP="00A16E91">
            <w:r>
              <w:t>VOUCHER NUMBER</w:t>
            </w:r>
          </w:p>
        </w:tc>
        <w:tc>
          <w:tcPr>
            <w:tcW w:w="1575" w:type="dxa"/>
          </w:tcPr>
          <w:p w:rsidR="00F06E68" w:rsidRDefault="00F06E68" w:rsidP="00A16E91">
            <w:r>
              <w:t>AMOUNT</w:t>
            </w:r>
          </w:p>
        </w:tc>
      </w:tr>
      <w:tr w:rsidR="00F06E68" w:rsidTr="008B4150">
        <w:tc>
          <w:tcPr>
            <w:tcW w:w="2203" w:type="dxa"/>
          </w:tcPr>
          <w:p w:rsidR="00F06E68" w:rsidRDefault="00F06E68" w:rsidP="00A16E91">
            <w:r>
              <w:t>George Ndegwa</w:t>
            </w:r>
          </w:p>
        </w:tc>
        <w:tc>
          <w:tcPr>
            <w:tcW w:w="1145" w:type="dxa"/>
          </w:tcPr>
          <w:p w:rsidR="00F06E68" w:rsidRDefault="00F06E68" w:rsidP="00A16E91">
            <w:r>
              <w:t>19/9/17</w:t>
            </w:r>
          </w:p>
        </w:tc>
        <w:tc>
          <w:tcPr>
            <w:tcW w:w="1350" w:type="dxa"/>
          </w:tcPr>
          <w:p w:rsidR="00F06E68" w:rsidRDefault="00F06E68" w:rsidP="00A16E91">
            <w:r>
              <w:t>20/9/17</w:t>
            </w:r>
          </w:p>
        </w:tc>
        <w:tc>
          <w:tcPr>
            <w:tcW w:w="1620" w:type="dxa"/>
          </w:tcPr>
          <w:p w:rsidR="00F06E68" w:rsidRDefault="00F06E68" w:rsidP="00A16E91">
            <w:r>
              <w:t>Lydia Manga</w:t>
            </w:r>
          </w:p>
        </w:tc>
        <w:tc>
          <w:tcPr>
            <w:tcW w:w="1890" w:type="dxa"/>
          </w:tcPr>
          <w:p w:rsidR="00F06E68" w:rsidRDefault="00775534" w:rsidP="00A16E91">
            <w:r>
              <w:t>email</w:t>
            </w:r>
          </w:p>
        </w:tc>
        <w:tc>
          <w:tcPr>
            <w:tcW w:w="1575" w:type="dxa"/>
          </w:tcPr>
          <w:p w:rsidR="00F06E68" w:rsidRDefault="00F06E68" w:rsidP="00A16E91">
            <w:r>
              <w:t>5850</w:t>
            </w:r>
          </w:p>
        </w:tc>
      </w:tr>
      <w:tr w:rsidR="00F06E68" w:rsidTr="008B4150">
        <w:tc>
          <w:tcPr>
            <w:tcW w:w="2203" w:type="dxa"/>
          </w:tcPr>
          <w:p w:rsidR="00F06E68" w:rsidRDefault="00775534" w:rsidP="00A16E91">
            <w:r>
              <w:t>George Ndegwa</w:t>
            </w:r>
          </w:p>
        </w:tc>
        <w:tc>
          <w:tcPr>
            <w:tcW w:w="1145" w:type="dxa"/>
          </w:tcPr>
          <w:p w:rsidR="00F06E68" w:rsidRDefault="00775534" w:rsidP="00A16E91">
            <w:r>
              <w:t>15/2/18</w:t>
            </w:r>
          </w:p>
        </w:tc>
        <w:tc>
          <w:tcPr>
            <w:tcW w:w="1350" w:type="dxa"/>
          </w:tcPr>
          <w:p w:rsidR="00F06E68" w:rsidRDefault="00775534" w:rsidP="00A16E91">
            <w:r>
              <w:t>17/2/18</w:t>
            </w:r>
          </w:p>
        </w:tc>
        <w:tc>
          <w:tcPr>
            <w:tcW w:w="1620" w:type="dxa"/>
          </w:tcPr>
          <w:p w:rsidR="00F06E68" w:rsidRDefault="00775534" w:rsidP="00A16E91">
            <w:r>
              <w:t>Eddie Murungi</w:t>
            </w:r>
          </w:p>
        </w:tc>
        <w:tc>
          <w:tcPr>
            <w:tcW w:w="1890" w:type="dxa"/>
          </w:tcPr>
          <w:p w:rsidR="00F06E68" w:rsidRDefault="00775534" w:rsidP="00A16E91">
            <w:r>
              <w:t>email</w:t>
            </w:r>
          </w:p>
        </w:tc>
        <w:tc>
          <w:tcPr>
            <w:tcW w:w="1575" w:type="dxa"/>
          </w:tcPr>
          <w:p w:rsidR="00F06E68" w:rsidRDefault="00A27914" w:rsidP="00A16E91">
            <w:r>
              <w:t>12,400</w:t>
            </w:r>
          </w:p>
        </w:tc>
      </w:tr>
      <w:tr w:rsidR="00775534" w:rsidTr="008B4150">
        <w:tc>
          <w:tcPr>
            <w:tcW w:w="2203" w:type="dxa"/>
          </w:tcPr>
          <w:p w:rsidR="00775534" w:rsidRDefault="007E5BDE" w:rsidP="00A16E91">
            <w:r>
              <w:t>CATHRINE WERU</w:t>
            </w:r>
          </w:p>
        </w:tc>
        <w:tc>
          <w:tcPr>
            <w:tcW w:w="1145" w:type="dxa"/>
          </w:tcPr>
          <w:p w:rsidR="00775534" w:rsidRDefault="007E5BDE" w:rsidP="00A16E91">
            <w:r>
              <w:t>18/2/18</w:t>
            </w:r>
          </w:p>
        </w:tc>
        <w:tc>
          <w:tcPr>
            <w:tcW w:w="1350" w:type="dxa"/>
          </w:tcPr>
          <w:p w:rsidR="00775534" w:rsidRDefault="007E5BDE" w:rsidP="00A16E91">
            <w:r>
              <w:t>18/3/18</w:t>
            </w:r>
          </w:p>
        </w:tc>
        <w:tc>
          <w:tcPr>
            <w:tcW w:w="1620" w:type="dxa"/>
          </w:tcPr>
          <w:p w:rsidR="00775534" w:rsidRDefault="007E5BDE" w:rsidP="00A16E91">
            <w:r>
              <w:t>JOY LUKHOBA</w:t>
            </w:r>
          </w:p>
        </w:tc>
        <w:tc>
          <w:tcPr>
            <w:tcW w:w="1890" w:type="dxa"/>
          </w:tcPr>
          <w:p w:rsidR="00775534" w:rsidRDefault="00775534" w:rsidP="00A16E91"/>
        </w:tc>
        <w:tc>
          <w:tcPr>
            <w:tcW w:w="1575" w:type="dxa"/>
          </w:tcPr>
          <w:p w:rsidR="00775534" w:rsidRDefault="00A27914" w:rsidP="00A16E91">
            <w:r>
              <w:t>54000</w:t>
            </w:r>
          </w:p>
        </w:tc>
      </w:tr>
      <w:tr w:rsidR="00A27914" w:rsidTr="008B4150">
        <w:tc>
          <w:tcPr>
            <w:tcW w:w="2203" w:type="dxa"/>
          </w:tcPr>
          <w:p w:rsidR="00A27914" w:rsidRDefault="004651CF" w:rsidP="00A16E91">
            <w:r>
              <w:t>Raymond &amp;Malim</w:t>
            </w:r>
          </w:p>
        </w:tc>
        <w:tc>
          <w:tcPr>
            <w:tcW w:w="1145" w:type="dxa"/>
          </w:tcPr>
          <w:p w:rsidR="00A27914" w:rsidRDefault="008B4150" w:rsidP="00A16E91">
            <w:r>
              <w:t>6/8/18</w:t>
            </w:r>
          </w:p>
        </w:tc>
        <w:tc>
          <w:tcPr>
            <w:tcW w:w="1350" w:type="dxa"/>
          </w:tcPr>
          <w:p w:rsidR="00A27914" w:rsidRDefault="008B4150" w:rsidP="00A16E91">
            <w:r>
              <w:t>7/8/18</w:t>
            </w:r>
          </w:p>
        </w:tc>
        <w:tc>
          <w:tcPr>
            <w:tcW w:w="1620" w:type="dxa"/>
          </w:tcPr>
          <w:p w:rsidR="00A27914" w:rsidRDefault="008B4150" w:rsidP="00A16E91">
            <w:r>
              <w:t>Joy Lukhoba</w:t>
            </w:r>
          </w:p>
        </w:tc>
        <w:tc>
          <w:tcPr>
            <w:tcW w:w="1890" w:type="dxa"/>
          </w:tcPr>
          <w:p w:rsidR="00A27914" w:rsidRDefault="008B4150" w:rsidP="00A16E91">
            <w:r>
              <w:t>Svs18080114</w:t>
            </w:r>
          </w:p>
        </w:tc>
        <w:tc>
          <w:tcPr>
            <w:tcW w:w="1575" w:type="dxa"/>
          </w:tcPr>
          <w:p w:rsidR="00A27914" w:rsidRDefault="008B4150" w:rsidP="00A16E91">
            <w:r>
              <w:t>9000</w:t>
            </w:r>
          </w:p>
        </w:tc>
      </w:tr>
      <w:tr w:rsidR="00A27914" w:rsidTr="008B4150">
        <w:tc>
          <w:tcPr>
            <w:tcW w:w="2203" w:type="dxa"/>
          </w:tcPr>
          <w:p w:rsidR="00A27914" w:rsidRDefault="008B4150" w:rsidP="00A16E91">
            <w:r>
              <w:t>David Kimathi</w:t>
            </w:r>
          </w:p>
        </w:tc>
        <w:tc>
          <w:tcPr>
            <w:tcW w:w="1145" w:type="dxa"/>
          </w:tcPr>
          <w:p w:rsidR="00A27914" w:rsidRDefault="008B4150" w:rsidP="00A16E91">
            <w:r>
              <w:t>6/8/18</w:t>
            </w:r>
          </w:p>
        </w:tc>
        <w:tc>
          <w:tcPr>
            <w:tcW w:w="1350" w:type="dxa"/>
          </w:tcPr>
          <w:p w:rsidR="00A27914" w:rsidRDefault="008B4150" w:rsidP="00A16E91">
            <w:r>
              <w:t>7/8/18</w:t>
            </w:r>
          </w:p>
        </w:tc>
        <w:tc>
          <w:tcPr>
            <w:tcW w:w="1620" w:type="dxa"/>
          </w:tcPr>
          <w:p w:rsidR="00A27914" w:rsidRDefault="008B4150" w:rsidP="00A16E91">
            <w:r>
              <w:t>Joy Lukhoba</w:t>
            </w:r>
          </w:p>
        </w:tc>
        <w:tc>
          <w:tcPr>
            <w:tcW w:w="1890" w:type="dxa"/>
          </w:tcPr>
          <w:p w:rsidR="00A27914" w:rsidRDefault="008B4150" w:rsidP="00A16E91">
            <w:r>
              <w:t>Svs 18080118</w:t>
            </w:r>
          </w:p>
        </w:tc>
        <w:tc>
          <w:tcPr>
            <w:tcW w:w="1575" w:type="dxa"/>
          </w:tcPr>
          <w:p w:rsidR="00A27914" w:rsidRDefault="008B4150" w:rsidP="00A16E91">
            <w:r>
              <w:t>8000</w:t>
            </w:r>
          </w:p>
        </w:tc>
      </w:tr>
      <w:tr w:rsidR="00A27914" w:rsidTr="008B4150">
        <w:tc>
          <w:tcPr>
            <w:tcW w:w="2203" w:type="dxa"/>
          </w:tcPr>
          <w:p w:rsidR="00A27914" w:rsidRDefault="008B4150" w:rsidP="00A16E91">
            <w:r>
              <w:t xml:space="preserve">Constance Mumbi </w:t>
            </w:r>
          </w:p>
        </w:tc>
        <w:tc>
          <w:tcPr>
            <w:tcW w:w="1145" w:type="dxa"/>
          </w:tcPr>
          <w:p w:rsidR="00A27914" w:rsidRDefault="008B4150" w:rsidP="00A16E91">
            <w:r>
              <w:t>6/8/18</w:t>
            </w:r>
          </w:p>
        </w:tc>
        <w:tc>
          <w:tcPr>
            <w:tcW w:w="1350" w:type="dxa"/>
          </w:tcPr>
          <w:p w:rsidR="00A27914" w:rsidRDefault="008B4150" w:rsidP="00A16E91">
            <w:r>
              <w:t>7/8/18</w:t>
            </w:r>
          </w:p>
        </w:tc>
        <w:tc>
          <w:tcPr>
            <w:tcW w:w="1620" w:type="dxa"/>
          </w:tcPr>
          <w:p w:rsidR="00A27914" w:rsidRDefault="008B4150" w:rsidP="00A16E91">
            <w:r>
              <w:t>Joy Lukhoba</w:t>
            </w:r>
          </w:p>
        </w:tc>
        <w:tc>
          <w:tcPr>
            <w:tcW w:w="1890" w:type="dxa"/>
          </w:tcPr>
          <w:p w:rsidR="00A27914" w:rsidRDefault="008B4150" w:rsidP="00A16E91">
            <w:r>
              <w:t>Svs 18080115</w:t>
            </w:r>
          </w:p>
        </w:tc>
        <w:tc>
          <w:tcPr>
            <w:tcW w:w="1575" w:type="dxa"/>
          </w:tcPr>
          <w:p w:rsidR="00A27914" w:rsidRDefault="008B4150" w:rsidP="00A16E91">
            <w:r>
              <w:t>8000</w:t>
            </w:r>
          </w:p>
        </w:tc>
      </w:tr>
      <w:tr w:rsidR="007E5BDE" w:rsidTr="008B4150">
        <w:tc>
          <w:tcPr>
            <w:tcW w:w="2203" w:type="dxa"/>
          </w:tcPr>
          <w:p w:rsidR="007E5BDE" w:rsidRDefault="008B4150" w:rsidP="00A16E91">
            <w:r>
              <w:t>Ali Hassan</w:t>
            </w:r>
          </w:p>
        </w:tc>
        <w:tc>
          <w:tcPr>
            <w:tcW w:w="1145" w:type="dxa"/>
          </w:tcPr>
          <w:p w:rsidR="007E5BDE" w:rsidRDefault="008B4150" w:rsidP="00A16E91">
            <w:r>
              <w:t>6/8/18</w:t>
            </w:r>
          </w:p>
        </w:tc>
        <w:tc>
          <w:tcPr>
            <w:tcW w:w="1350" w:type="dxa"/>
          </w:tcPr>
          <w:p w:rsidR="007E5BDE" w:rsidRDefault="008B4150" w:rsidP="00A16E91">
            <w:r>
              <w:t>7/8/18</w:t>
            </w:r>
          </w:p>
        </w:tc>
        <w:tc>
          <w:tcPr>
            <w:tcW w:w="1620" w:type="dxa"/>
          </w:tcPr>
          <w:p w:rsidR="007E5BDE" w:rsidRDefault="008B4150" w:rsidP="00A16E91">
            <w:r>
              <w:t>Joy Lukhoba</w:t>
            </w:r>
          </w:p>
        </w:tc>
        <w:tc>
          <w:tcPr>
            <w:tcW w:w="1890" w:type="dxa"/>
          </w:tcPr>
          <w:p w:rsidR="007E5BDE" w:rsidRDefault="008B4150" w:rsidP="00A16E91">
            <w:r>
              <w:t>Svs 180800117</w:t>
            </w:r>
          </w:p>
        </w:tc>
        <w:tc>
          <w:tcPr>
            <w:tcW w:w="1575" w:type="dxa"/>
          </w:tcPr>
          <w:p w:rsidR="007E5BDE" w:rsidRDefault="008B4150" w:rsidP="00A16E91">
            <w:r>
              <w:t>8000</w:t>
            </w:r>
          </w:p>
        </w:tc>
      </w:tr>
      <w:tr w:rsidR="008B4150" w:rsidTr="008B4150">
        <w:tc>
          <w:tcPr>
            <w:tcW w:w="2203" w:type="dxa"/>
          </w:tcPr>
          <w:p w:rsidR="008B4150" w:rsidRPr="008B4150" w:rsidRDefault="008B4150" w:rsidP="00A16E91">
            <w:pPr>
              <w:rPr>
                <w:b/>
              </w:rPr>
            </w:pPr>
            <w:r w:rsidRPr="008B4150">
              <w:rPr>
                <w:b/>
              </w:rPr>
              <w:t>Total</w:t>
            </w:r>
          </w:p>
        </w:tc>
        <w:tc>
          <w:tcPr>
            <w:tcW w:w="1145" w:type="dxa"/>
          </w:tcPr>
          <w:p w:rsidR="008B4150" w:rsidRDefault="008B4150" w:rsidP="00A16E91"/>
        </w:tc>
        <w:tc>
          <w:tcPr>
            <w:tcW w:w="1350" w:type="dxa"/>
          </w:tcPr>
          <w:p w:rsidR="008B4150" w:rsidRDefault="008B4150" w:rsidP="00A16E91"/>
        </w:tc>
        <w:tc>
          <w:tcPr>
            <w:tcW w:w="1620" w:type="dxa"/>
          </w:tcPr>
          <w:p w:rsidR="008B4150" w:rsidRDefault="008B4150" w:rsidP="00A16E91"/>
        </w:tc>
        <w:tc>
          <w:tcPr>
            <w:tcW w:w="1890" w:type="dxa"/>
          </w:tcPr>
          <w:p w:rsidR="008B4150" w:rsidRDefault="008B4150" w:rsidP="00A16E91"/>
        </w:tc>
        <w:tc>
          <w:tcPr>
            <w:tcW w:w="1575" w:type="dxa"/>
          </w:tcPr>
          <w:p w:rsidR="008B4150" w:rsidRPr="008B4150" w:rsidRDefault="008B4150" w:rsidP="00A16E91">
            <w:pPr>
              <w:rPr>
                <w:b/>
              </w:rPr>
            </w:pPr>
            <w:r w:rsidRPr="008B4150">
              <w:rPr>
                <w:b/>
              </w:rPr>
              <w:t>105,250</w:t>
            </w:r>
          </w:p>
        </w:tc>
      </w:tr>
    </w:tbl>
    <w:p w:rsidR="00A16E91" w:rsidRDefault="00A16E91" w:rsidP="00A16E91">
      <w:bookmarkStart w:id="0" w:name="_GoBack"/>
      <w:bookmarkEnd w:id="0"/>
    </w:p>
    <w:p w:rsidR="00600AEB" w:rsidRDefault="00600AEB" w:rsidP="00A16E91">
      <w:r>
        <w:t>Please make all your payments to</w:t>
      </w:r>
    </w:p>
    <w:p w:rsidR="00600AEB" w:rsidRDefault="00600AEB" w:rsidP="00A16E91">
      <w:r>
        <w:t xml:space="preserve">Mpeta guest </w:t>
      </w:r>
      <w:r w:rsidR="00A27914">
        <w:t>House Company</w:t>
      </w:r>
      <w:r>
        <w:t xml:space="preserve"> limited</w:t>
      </w:r>
    </w:p>
    <w:p w:rsidR="00600AEB" w:rsidRDefault="00600AEB" w:rsidP="00A16E91">
      <w:r>
        <w:t>Kenya commercial bank-Nyeri branch</w:t>
      </w:r>
    </w:p>
    <w:p w:rsidR="00600AEB" w:rsidRDefault="00600AEB" w:rsidP="00A16E91">
      <w:r>
        <w:t>Swift code/:KCBLKENXXXX</w:t>
      </w:r>
    </w:p>
    <w:p w:rsidR="00600AEB" w:rsidRDefault="00600AEB" w:rsidP="00A16E91">
      <w:r>
        <w:t>A/C:1200163176</w:t>
      </w:r>
    </w:p>
    <w:p w:rsidR="00600AEB" w:rsidRDefault="00600AEB" w:rsidP="00A16E91">
      <w:r>
        <w:t>INCLUSIVE OF</w:t>
      </w:r>
      <w:r w:rsidR="00A27914">
        <w:t>: VAT</w:t>
      </w:r>
      <w:r>
        <w:t xml:space="preserve"> 16% AND CATERING LEVY 2%</w:t>
      </w:r>
    </w:p>
    <w:p w:rsidR="00A16E91" w:rsidRPr="00A16E91" w:rsidRDefault="00A16E91" w:rsidP="00A16E91"/>
    <w:sectPr w:rsidR="00A16E91" w:rsidRPr="00A16E91" w:rsidSect="00DE58F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BF8" w:rsidRDefault="00900BF8" w:rsidP="005267C1">
      <w:pPr>
        <w:spacing w:after="0" w:line="240" w:lineRule="auto"/>
      </w:pPr>
      <w:r>
        <w:separator/>
      </w:r>
    </w:p>
  </w:endnote>
  <w:endnote w:type="continuationSeparator" w:id="0">
    <w:p w:rsidR="00900BF8" w:rsidRDefault="00900BF8" w:rsidP="00526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BF8" w:rsidRDefault="00900BF8" w:rsidP="005267C1">
      <w:pPr>
        <w:spacing w:after="0" w:line="240" w:lineRule="auto"/>
      </w:pPr>
      <w:r>
        <w:separator/>
      </w:r>
    </w:p>
  </w:footnote>
  <w:footnote w:type="continuationSeparator" w:id="0">
    <w:p w:rsidR="00900BF8" w:rsidRDefault="00900BF8" w:rsidP="005267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E68"/>
    <w:rsid w:val="00044981"/>
    <w:rsid w:val="000608A2"/>
    <w:rsid w:val="000A0706"/>
    <w:rsid w:val="0010200F"/>
    <w:rsid w:val="0016151C"/>
    <w:rsid w:val="001711A9"/>
    <w:rsid w:val="00172A25"/>
    <w:rsid w:val="0020493D"/>
    <w:rsid w:val="00223124"/>
    <w:rsid w:val="00246B85"/>
    <w:rsid w:val="002838A5"/>
    <w:rsid w:val="002A79A2"/>
    <w:rsid w:val="002B690E"/>
    <w:rsid w:val="0030316A"/>
    <w:rsid w:val="00370854"/>
    <w:rsid w:val="00411858"/>
    <w:rsid w:val="004651CF"/>
    <w:rsid w:val="004705B9"/>
    <w:rsid w:val="0047659A"/>
    <w:rsid w:val="004A712F"/>
    <w:rsid w:val="005267C1"/>
    <w:rsid w:val="005C14A5"/>
    <w:rsid w:val="00600AEB"/>
    <w:rsid w:val="00622637"/>
    <w:rsid w:val="0063539F"/>
    <w:rsid w:val="00691B23"/>
    <w:rsid w:val="006A101D"/>
    <w:rsid w:val="006E6DE2"/>
    <w:rsid w:val="0076429B"/>
    <w:rsid w:val="00775534"/>
    <w:rsid w:val="007A1FD3"/>
    <w:rsid w:val="007B695E"/>
    <w:rsid w:val="007E5BDE"/>
    <w:rsid w:val="008029B1"/>
    <w:rsid w:val="00821A38"/>
    <w:rsid w:val="008819F6"/>
    <w:rsid w:val="008850AF"/>
    <w:rsid w:val="008B4150"/>
    <w:rsid w:val="00900BF8"/>
    <w:rsid w:val="00911C90"/>
    <w:rsid w:val="009B45EA"/>
    <w:rsid w:val="009D7B0B"/>
    <w:rsid w:val="00A16E91"/>
    <w:rsid w:val="00A27914"/>
    <w:rsid w:val="00A43ACD"/>
    <w:rsid w:val="00A51B79"/>
    <w:rsid w:val="00A84B5C"/>
    <w:rsid w:val="00B40090"/>
    <w:rsid w:val="00B62D95"/>
    <w:rsid w:val="00B66CAE"/>
    <w:rsid w:val="00B81E05"/>
    <w:rsid w:val="00B82373"/>
    <w:rsid w:val="00BA2BB3"/>
    <w:rsid w:val="00BD0E2F"/>
    <w:rsid w:val="00BF3858"/>
    <w:rsid w:val="00CB3EFF"/>
    <w:rsid w:val="00D3077A"/>
    <w:rsid w:val="00D86B96"/>
    <w:rsid w:val="00DD6D85"/>
    <w:rsid w:val="00DE58FC"/>
    <w:rsid w:val="00E513C2"/>
    <w:rsid w:val="00E63117"/>
    <w:rsid w:val="00EA3909"/>
    <w:rsid w:val="00EF570C"/>
    <w:rsid w:val="00F06E68"/>
    <w:rsid w:val="00FB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093F55-333D-43AC-8E93-BECB281A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7C1"/>
  </w:style>
  <w:style w:type="paragraph" w:styleId="Footer">
    <w:name w:val="footer"/>
    <w:basedOn w:val="Normal"/>
    <w:link w:val="FooterChar"/>
    <w:uiPriority w:val="99"/>
    <w:unhideWhenUsed/>
    <w:rsid w:val="005267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7C1"/>
  </w:style>
  <w:style w:type="character" w:styleId="Hyperlink">
    <w:name w:val="Hyperlink"/>
    <w:basedOn w:val="DefaultParagraphFont"/>
    <w:uiPriority w:val="99"/>
    <w:unhideWhenUsed/>
    <w:rsid w:val="00B4009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4009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F06E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357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peta%20Letter%20head%20whi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Mpeta Letter head white.dotx</Template>
  <TotalTime>0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Victoria Stephen</cp:lastModifiedBy>
  <cp:revision>2</cp:revision>
  <dcterms:created xsi:type="dcterms:W3CDTF">2018-09-17T09:02:00Z</dcterms:created>
  <dcterms:modified xsi:type="dcterms:W3CDTF">2018-09-17T09:02:00Z</dcterms:modified>
</cp:coreProperties>
</file>